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2719" w:rsidRDefault="006C2719">
      <w:r w:rsidRPr="00E24B0C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5.75pt;height:705.75pt;visibility:visible">
            <v:imagedata r:id="rId4" o:title=""/>
          </v:shape>
        </w:pict>
      </w:r>
    </w:p>
    <w:p w:rsidR="006C2719" w:rsidRDefault="006C2719">
      <w:r w:rsidRPr="00E24B0C">
        <w:rPr>
          <w:noProof/>
        </w:rPr>
        <w:pict>
          <v:shape id="Рисунок 4" o:spid="_x0000_i1026" type="#_x0000_t75" style="width:467.25pt;height:653.25pt;visibility:visible">
            <v:imagedata r:id="rId5" o:title=""/>
          </v:shape>
        </w:pict>
      </w:r>
    </w:p>
    <w:p w:rsidR="006C2719" w:rsidRDefault="006C2719"/>
    <w:p w:rsidR="006C2719" w:rsidRDefault="006C2719"/>
    <w:p w:rsidR="006C2719" w:rsidRDefault="006C2719">
      <w:r w:rsidRPr="00E24B0C">
        <w:rPr>
          <w:noProof/>
        </w:rPr>
        <w:pict>
          <v:shape id="_x0000_i1027" type="#_x0000_t75" style="width:6in;height:678.75pt;visibility:visible">
            <v:imagedata r:id="rId6" o:title=""/>
          </v:shape>
        </w:pict>
      </w:r>
    </w:p>
    <w:p w:rsidR="006C2719" w:rsidRDefault="006C2719"/>
    <w:p w:rsidR="006C2719" w:rsidRDefault="006C2719">
      <w:r w:rsidRPr="00E24B0C">
        <w:rPr>
          <w:noProof/>
        </w:rPr>
        <w:pict>
          <v:shape id="Рисунок 10" o:spid="_x0000_i1028" type="#_x0000_t75" style="width:467.25pt;height:738pt;visibility:visible">
            <v:imagedata r:id="rId7" o:title=""/>
          </v:shape>
        </w:pict>
      </w:r>
    </w:p>
    <w:p w:rsidR="006C2719" w:rsidRDefault="006C2719">
      <w:r w:rsidRPr="00E24B0C">
        <w:rPr>
          <w:noProof/>
        </w:rPr>
        <w:pict>
          <v:shape id="Рисунок 13" o:spid="_x0000_i1029" type="#_x0000_t75" style="width:467.25pt;height:633.75pt;visibility:visible">
            <v:imagedata r:id="rId8" o:title=""/>
          </v:shape>
        </w:pict>
      </w:r>
    </w:p>
    <w:sectPr w:rsidR="006C2719" w:rsidSect="005963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422C2"/>
    <w:rsid w:val="00596357"/>
    <w:rsid w:val="005A25C1"/>
    <w:rsid w:val="005E5B3B"/>
    <w:rsid w:val="006C2719"/>
    <w:rsid w:val="008422C2"/>
    <w:rsid w:val="008B4D62"/>
    <w:rsid w:val="00E24B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6357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422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422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</TotalTime>
  <Pages>5</Pages>
  <Words>1</Words>
  <Characters>12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NIX</dc:creator>
  <cp:keywords/>
  <dc:description/>
  <cp:lastModifiedBy>Admin</cp:lastModifiedBy>
  <cp:revision>3</cp:revision>
  <dcterms:created xsi:type="dcterms:W3CDTF">2015-04-03T11:05:00Z</dcterms:created>
  <dcterms:modified xsi:type="dcterms:W3CDTF">2015-04-06T08:40:00Z</dcterms:modified>
</cp:coreProperties>
</file>